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04C" w:rsidRDefault="00F1204C">
      <w:r>
        <w:t>020312 FGD men in ESWAL, PD Khan.</w:t>
      </w:r>
    </w:p>
    <w:p w:rsidR="00F1204C" w:rsidRDefault="00F1204C"/>
    <w:tbl>
      <w:tblPr>
        <w:tblpPr w:leftFromText="180" w:rightFromText="180" w:vertAnchor="page" w:horzAnchor="page" w:tblpX="1707" w:tblpY="2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5954"/>
        <w:gridCol w:w="1559"/>
      </w:tblGrid>
      <w:tr w:rsidR="00F1204C" w:rsidRPr="001D0931" w:rsidTr="001D0931">
        <w:tc>
          <w:tcPr>
            <w:tcW w:w="1951" w:type="dxa"/>
          </w:tcPr>
          <w:p w:rsidR="00F1204C" w:rsidRPr="001D0931" w:rsidRDefault="00F1204C" w:rsidP="001D0931">
            <w:r w:rsidRPr="001D0931">
              <w:t>Interviewer</w:t>
            </w:r>
          </w:p>
        </w:tc>
        <w:tc>
          <w:tcPr>
            <w:tcW w:w="5954" w:type="dxa"/>
          </w:tcPr>
          <w:p w:rsidR="00F1204C" w:rsidRPr="001D0931" w:rsidRDefault="00F1204C" w:rsidP="001D0931"/>
          <w:p w:rsidR="00F1204C" w:rsidRPr="001D0931" w:rsidRDefault="00F1204C" w:rsidP="001D0931"/>
          <w:p w:rsidR="00F1204C" w:rsidRPr="001D0931" w:rsidRDefault="00F1204C" w:rsidP="001D0931"/>
          <w:p w:rsidR="00F1204C" w:rsidRPr="001D0931" w:rsidRDefault="00F1204C" w:rsidP="001D0931"/>
        </w:tc>
        <w:tc>
          <w:tcPr>
            <w:tcW w:w="1559" w:type="dxa"/>
          </w:tcPr>
          <w:p w:rsidR="00F1204C" w:rsidRPr="001D0931" w:rsidRDefault="00F1204C" w:rsidP="001D0931">
            <w:r w:rsidRPr="001D0931">
              <w:t>Code</w:t>
            </w:r>
          </w:p>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I belong to department of health and we collect information on women health specifically pregnant women; problem is that government of Pakistan has established many healthcare programs and facilities for example, Basic Health Units, Rural Health Centre, Primary Health Center so on….and I am not sure that you people are aware of community midwifes or not…many programs… but the death rate of women who die due to labour and delivery is very high in Pakistan. We are trying to find out the reasons of this matter…why government is not able to control this problem and why we are not successful in controlling maternal mortality. Countries in other parts of the world are concerned that why so many women die in countries like us…what is happening here? I want to gather your opinion and information… I want to know when your women are pregnant where do they go…whom they prefer to consult…. Before I start asking questions please introduce yourselves and tell me you names, who are you and what do you do.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What is you name?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M1</w:t>
            </w:r>
          </w:p>
        </w:tc>
        <w:tc>
          <w:tcPr>
            <w:tcW w:w="5954" w:type="dxa"/>
          </w:tcPr>
          <w:p w:rsidR="00F1204C" w:rsidRPr="001D0931" w:rsidRDefault="00F1204C" w:rsidP="001D0931">
            <w:r w:rsidRPr="001D0931">
              <w:t>Ghulam Yaseen.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p w:rsidR="00F1204C" w:rsidRPr="001D0931" w:rsidRDefault="00F1204C" w:rsidP="001D0931">
            <w:r w:rsidRPr="001D0931">
              <w:t>Afs</w:t>
            </w:r>
          </w:p>
        </w:tc>
        <w:tc>
          <w:tcPr>
            <w:tcW w:w="5954" w:type="dxa"/>
          </w:tcPr>
          <w:p w:rsidR="00F1204C" w:rsidRPr="001D0931" w:rsidRDefault="00F1204C" w:rsidP="001D0931">
            <w:r w:rsidRPr="001D0931">
              <w:t>What do you do, Mr. Ghulam Yaseen?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M1</w:t>
            </w:r>
          </w:p>
        </w:tc>
        <w:tc>
          <w:tcPr>
            <w:tcW w:w="5954" w:type="dxa"/>
          </w:tcPr>
          <w:p w:rsidR="00F1204C" w:rsidRPr="001D0931" w:rsidRDefault="00F1204C" w:rsidP="001D0931">
            <w:r w:rsidRPr="001D0931">
              <w:t>I am a laborer.</w:t>
            </w:r>
          </w:p>
          <w:p w:rsidR="00F1204C" w:rsidRPr="001D0931" w:rsidRDefault="00F1204C" w:rsidP="001D0931"/>
        </w:tc>
        <w:tc>
          <w:tcPr>
            <w:tcW w:w="1559" w:type="dxa"/>
          </w:tcPr>
          <w:p w:rsidR="00F1204C" w:rsidRPr="001D0931" w:rsidRDefault="00F1204C" w:rsidP="001D0931">
            <w:r w:rsidRPr="001D0931">
              <w:t xml:space="preserve">                           </w:t>
            </w:r>
          </w:p>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What kind of labourer?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M1</w:t>
            </w:r>
          </w:p>
        </w:tc>
        <w:tc>
          <w:tcPr>
            <w:tcW w:w="5954" w:type="dxa"/>
          </w:tcPr>
          <w:p w:rsidR="00F1204C" w:rsidRPr="001D0931" w:rsidRDefault="00F1204C" w:rsidP="001D0931">
            <w:r w:rsidRPr="001D0931">
              <w:t xml:space="preserve">I am a mistree (Mistree-is a skilled home builder or construction worker)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Afs(to M2)</w:t>
            </w:r>
          </w:p>
        </w:tc>
        <w:tc>
          <w:tcPr>
            <w:tcW w:w="5954" w:type="dxa"/>
          </w:tcPr>
          <w:p w:rsidR="00F1204C" w:rsidRPr="001D0931" w:rsidRDefault="00F1204C" w:rsidP="001D0931">
            <w:r w:rsidRPr="001D0931">
              <w:t>What is your name?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M2</w:t>
            </w:r>
          </w:p>
        </w:tc>
        <w:tc>
          <w:tcPr>
            <w:tcW w:w="5954" w:type="dxa"/>
          </w:tcPr>
          <w:p w:rsidR="00F1204C" w:rsidRPr="001D0931" w:rsidRDefault="00F1204C" w:rsidP="001D0931">
            <w:r w:rsidRPr="001D0931">
              <w:t>Mohammad Riyaz</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Mr. Riyaz what is your profession.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M2</w:t>
            </w:r>
          </w:p>
        </w:tc>
        <w:tc>
          <w:tcPr>
            <w:tcW w:w="5954" w:type="dxa"/>
          </w:tcPr>
          <w:p w:rsidR="00F1204C" w:rsidRPr="001D0931" w:rsidRDefault="00F1204C" w:rsidP="001D0931">
            <w:r w:rsidRPr="001D0931">
              <w:t>Nothing for the time being I am unemployed.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What did you do before?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M2</w:t>
            </w:r>
          </w:p>
        </w:tc>
        <w:tc>
          <w:tcPr>
            <w:tcW w:w="5954" w:type="dxa"/>
          </w:tcPr>
          <w:p w:rsidR="00F1204C" w:rsidRPr="001D0931" w:rsidRDefault="00F1204C" w:rsidP="001D0931">
            <w:r w:rsidRPr="001D0931">
              <w:t>I was in the army.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Ok… have you retired from army? Do you have any land or any agricultural fields?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M2(Riyaz)</w:t>
            </w:r>
          </w:p>
        </w:tc>
        <w:tc>
          <w:tcPr>
            <w:tcW w:w="5954" w:type="dxa"/>
          </w:tcPr>
          <w:p w:rsidR="00F1204C" w:rsidRPr="001D0931" w:rsidRDefault="00F1204C" w:rsidP="001D0931">
            <w:r w:rsidRPr="001D0931">
              <w:t>No.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 to M3</w:t>
            </w:r>
          </w:p>
        </w:tc>
        <w:tc>
          <w:tcPr>
            <w:tcW w:w="5954" w:type="dxa"/>
          </w:tcPr>
          <w:p w:rsidR="00F1204C" w:rsidRPr="001D0931" w:rsidRDefault="00F1204C" w:rsidP="001D0931">
            <w:r w:rsidRPr="001D0931">
              <w:t>What is your name?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M3</w:t>
            </w:r>
          </w:p>
        </w:tc>
        <w:tc>
          <w:tcPr>
            <w:tcW w:w="5954" w:type="dxa"/>
          </w:tcPr>
          <w:p w:rsidR="00F1204C" w:rsidRPr="001D0931" w:rsidRDefault="00F1204C" w:rsidP="001D0931">
            <w:r w:rsidRPr="001D0931">
              <w:t>Noor Mohammad…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What do you do Mr. Noor Mohammad?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M3 (Noor M)</w:t>
            </w:r>
          </w:p>
        </w:tc>
        <w:tc>
          <w:tcPr>
            <w:tcW w:w="5954" w:type="dxa"/>
          </w:tcPr>
          <w:p w:rsidR="00F1204C" w:rsidRPr="001D0931" w:rsidRDefault="00F1204C" w:rsidP="001D0931">
            <w:r w:rsidRPr="001D0931">
              <w:t>I am a P.S.T teacher in a government school.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Ok you are a teacher…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Good.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 to M4)</w:t>
            </w:r>
          </w:p>
        </w:tc>
        <w:tc>
          <w:tcPr>
            <w:tcW w:w="5954" w:type="dxa"/>
          </w:tcPr>
          <w:p w:rsidR="00F1204C" w:rsidRPr="001D0931" w:rsidRDefault="00F1204C" w:rsidP="001D0931">
            <w:r w:rsidRPr="001D0931">
              <w:t>What do you do? And  what’s you name?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M4</w:t>
            </w:r>
          </w:p>
        </w:tc>
        <w:tc>
          <w:tcPr>
            <w:tcW w:w="5954" w:type="dxa"/>
          </w:tcPr>
          <w:p w:rsidR="00F1204C" w:rsidRPr="001D0931" w:rsidRDefault="00F1204C" w:rsidP="001D0931">
            <w:r w:rsidRPr="001D0931">
              <w:t>Mohammad Ahsan.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Do you work as a Mistree as well? I mean can you build the walls ?etc…</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M4</w:t>
            </w:r>
          </w:p>
        </w:tc>
        <w:tc>
          <w:tcPr>
            <w:tcW w:w="5954" w:type="dxa"/>
          </w:tcPr>
          <w:p w:rsidR="00F1204C" w:rsidRPr="001D0931" w:rsidRDefault="00F1204C" w:rsidP="001D0931">
            <w:r w:rsidRPr="001D0931">
              <w:t>No I do a different work…I can use wood cutting machines.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Good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Afs(to M5)</w:t>
            </w:r>
          </w:p>
        </w:tc>
        <w:tc>
          <w:tcPr>
            <w:tcW w:w="5954" w:type="dxa"/>
          </w:tcPr>
          <w:p w:rsidR="00F1204C" w:rsidRPr="001D0931" w:rsidRDefault="00F1204C" w:rsidP="001D0931">
            <w:r w:rsidRPr="001D0931">
              <w:t>And you please?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M5</w:t>
            </w:r>
          </w:p>
        </w:tc>
        <w:tc>
          <w:tcPr>
            <w:tcW w:w="5954" w:type="dxa"/>
          </w:tcPr>
          <w:p w:rsidR="00F1204C" w:rsidRPr="001D0931" w:rsidRDefault="00F1204C" w:rsidP="001D0931">
            <w:r w:rsidRPr="001D0931">
              <w:t>Maqbool Hussain and I am a shopkeeper.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Ok…and to M6 You sir?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M6</w:t>
            </w:r>
          </w:p>
        </w:tc>
        <w:tc>
          <w:tcPr>
            <w:tcW w:w="5954" w:type="dxa"/>
          </w:tcPr>
          <w:p w:rsidR="00F1204C" w:rsidRPr="001D0931" w:rsidRDefault="00F1204C" w:rsidP="001D0931">
            <w:r w:rsidRPr="001D0931">
              <w:t>My name is Kamran Ali.</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And what do you do Mr. Kamran Ali.</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M7(Kamran Ali)</w:t>
            </w:r>
          </w:p>
        </w:tc>
        <w:tc>
          <w:tcPr>
            <w:tcW w:w="5954" w:type="dxa"/>
          </w:tcPr>
          <w:p w:rsidR="00F1204C" w:rsidRPr="001D0931" w:rsidRDefault="00F1204C" w:rsidP="001D0931">
            <w:r w:rsidRPr="001D0931">
              <w:t>I do agricultural work.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OK to M7 and you please?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Azizullah</w:t>
            </w:r>
          </w:p>
        </w:tc>
        <w:tc>
          <w:tcPr>
            <w:tcW w:w="5954" w:type="dxa"/>
          </w:tcPr>
          <w:p w:rsidR="00F1204C" w:rsidRPr="001D0931" w:rsidRDefault="00F1204C" w:rsidP="001D0931"/>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And you (M 7&amp; M8 were together)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M8</w:t>
            </w:r>
          </w:p>
        </w:tc>
        <w:tc>
          <w:tcPr>
            <w:tcW w:w="5954" w:type="dxa"/>
          </w:tcPr>
          <w:p w:rsidR="00F1204C" w:rsidRPr="001D0931" w:rsidRDefault="00F1204C" w:rsidP="001D0931">
            <w:r w:rsidRPr="001D0931">
              <w:t>We do agricultural work as well.</w:t>
            </w:r>
          </w:p>
        </w:tc>
        <w:tc>
          <w:tcPr>
            <w:tcW w:w="1559" w:type="dxa"/>
          </w:tcPr>
          <w:p w:rsidR="00F1204C" w:rsidRPr="001D0931" w:rsidRDefault="00F1204C" w:rsidP="001D0931"/>
        </w:tc>
      </w:tr>
      <w:tr w:rsidR="00F1204C" w:rsidRPr="001D0931" w:rsidTr="001D0931">
        <w:trPr>
          <w:trHeight w:val="539"/>
        </w:trPr>
        <w:tc>
          <w:tcPr>
            <w:tcW w:w="1951" w:type="dxa"/>
          </w:tcPr>
          <w:p w:rsidR="00F1204C" w:rsidRPr="001D0931" w:rsidRDefault="00F1204C" w:rsidP="001D0931">
            <w:r w:rsidRPr="001D0931">
              <w:t>Afs</w:t>
            </w:r>
          </w:p>
        </w:tc>
        <w:tc>
          <w:tcPr>
            <w:tcW w:w="5954" w:type="dxa"/>
          </w:tcPr>
          <w:p w:rsidR="00F1204C" w:rsidRPr="001D0931" w:rsidRDefault="00F1204C" w:rsidP="001D0931">
            <w:r w:rsidRPr="001D0931">
              <w:t xml:space="preserve">What is you name sir?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M8</w:t>
            </w:r>
          </w:p>
        </w:tc>
        <w:tc>
          <w:tcPr>
            <w:tcW w:w="5954" w:type="dxa"/>
          </w:tcPr>
          <w:p w:rsidR="00F1204C" w:rsidRPr="001D0931" w:rsidRDefault="00F1204C" w:rsidP="001D0931">
            <w:r w:rsidRPr="001D0931">
              <w:t>Mohammad Nazeer.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What is your name?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M9</w:t>
            </w:r>
          </w:p>
        </w:tc>
        <w:tc>
          <w:tcPr>
            <w:tcW w:w="5954" w:type="dxa"/>
          </w:tcPr>
          <w:p w:rsidR="00F1204C" w:rsidRPr="001D0931" w:rsidRDefault="00F1204C" w:rsidP="001D0931">
            <w:r w:rsidRPr="001D0931">
              <w:t>Ghulam Mohammad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 xml:space="preserve">What do you do?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M9 </w:t>
            </w:r>
          </w:p>
        </w:tc>
        <w:tc>
          <w:tcPr>
            <w:tcW w:w="5954" w:type="dxa"/>
          </w:tcPr>
          <w:p w:rsidR="00F1204C" w:rsidRPr="001D0931" w:rsidRDefault="00F1204C" w:rsidP="001D0931">
            <w:r w:rsidRPr="001D0931">
              <w:t>I work as a Mistree…(skilled home construction worker)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Will you please tell me about your village? I am not visiting this place for the first time.  I think first I must tell you that I am not here for the first time. Actually it is my fifth or 6</w:t>
            </w:r>
            <w:r w:rsidRPr="001D0931">
              <w:rPr>
                <w:vertAlign w:val="superscript"/>
              </w:rPr>
              <w:t>th</w:t>
            </w:r>
            <w:r w:rsidRPr="001D0931">
              <w:t xml:space="preserve"> visit in your area. I had visited your Basic Health Unit(BHU).I am not sure if you know your CMW (community midwife)…Saima…Akbar’s daughter in law…do you know her?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I am to see her and then I went to Dera Jat with her to meet with women.  I met women time to time but I think that having only women’s opinion will not be enough to get insight of this issue. I believe men have their own way of thinking about every matter. Look! Women’s health is linked to money and men earn money and then this money has to be spent somewhere…wherever would be necessary.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First of all, you should have gathered women to acquire information from them and then whatever information you would have collected from women… you could have discussed with us. Are men in favor of this that their wife be dead and their children become motherless. First of all you..Afshan interrupts…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I have already done that and it is my 6</w:t>
            </w:r>
            <w:r w:rsidRPr="001D0931">
              <w:rPr>
                <w:vertAlign w:val="superscript"/>
              </w:rPr>
              <w:t>th</w:t>
            </w:r>
            <w:r w:rsidRPr="001D0931">
              <w:t xml:space="preserve"> or 7</w:t>
            </w:r>
            <w:r w:rsidRPr="001D0931">
              <w:rPr>
                <w:vertAlign w:val="superscript"/>
              </w:rPr>
              <w:t>th</w:t>
            </w:r>
            <w:r w:rsidRPr="001D0931">
              <w:t xml:space="preserve"> visit in your area…this is why I have to you…</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In your area only in Eesawal…and you village Dadan Khan…I am going village to village… my aim is to conduct research. Besically, I am a researcher..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Ok..Ok..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I am seeking for real information not that information which is asked by Government.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For this purpose we have a medical doctor sitting here you can gather information from him/her..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This is true…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 xml:space="preserve">What are the losses and what are solutions? …Second problem is people are too naïve they don’t even know that what services they need. You can see we do not have proper road…school is in its worse shape…there is girls school and boys school both. Go and check out what is the condition…walls have fallen down…there is no paint and rooms are a total mess…is it possible to teach manners at a dirty place?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Exactly!!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School is a place to teach and learn manners…even if a house is dirty…does it seem a place of well mannered people…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w:t>
            </w:r>
          </w:p>
        </w:tc>
        <w:tc>
          <w:tcPr>
            <w:tcW w:w="5954" w:type="dxa"/>
          </w:tcPr>
          <w:p w:rsidR="00F1204C" w:rsidRPr="001D0931" w:rsidRDefault="00F1204C" w:rsidP="001D0931">
            <w:r w:rsidRPr="001D0931">
              <w:t>Totally right…I agree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w:t>
            </w:r>
          </w:p>
        </w:tc>
        <w:tc>
          <w:tcPr>
            <w:tcW w:w="5954" w:type="dxa"/>
          </w:tcPr>
          <w:p w:rsidR="00F1204C" w:rsidRPr="001D0931" w:rsidRDefault="00F1204C" w:rsidP="001D0931">
            <w:r w:rsidRPr="001D0931">
              <w:t>No, ….no..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But can you tell me who will cleanup this mess…if we will not clean up this mess, no outsider will come to fix it for us. Why do we expect that government to come and do everything for us?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r w:rsidRPr="001D0931">
              <w:t>This is the illiteracy in our village…all the teams that come from outside advise us to do things and when Mr. Aziz or I tell people to do something they say we are poor. They say we are bothering them and posing as if we were their elders….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Your point of view is right…but in my opinion….do you want to say something?( Afshan asked someone)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r w:rsidRPr="001D0931">
              <w:t>I want to know that are you here through government or through an organization?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We are not through any organization…We are researchers only…I belong to the University… I work in university…teach there…and only link with department of health we have is that we want to know and need to find reasons of this situation.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r w:rsidRPr="001D0931">
              <w:t>Are you doing this at your own? For your own knowledge or?...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Generally, we are doing this for the knowledge of government…we are trying to inform the government…M. Riyaz..Interupts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r w:rsidRPr="001D0931">
              <w:t>Which means that you are not working for the government?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What do you mean?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w:t>
            </w:r>
          </w:p>
        </w:tc>
        <w:tc>
          <w:tcPr>
            <w:tcW w:w="5954" w:type="dxa"/>
          </w:tcPr>
          <w:p w:rsidR="00F1204C" w:rsidRPr="001D0931" w:rsidRDefault="00F1204C" w:rsidP="001D0931">
            <w:r w:rsidRPr="001D0931">
              <w:t>I will guide him…children and women….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r w:rsidRPr="001D0931">
              <w:t>You are doing this for your own knowledge.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w:t>
            </w:r>
          </w:p>
        </w:tc>
        <w:tc>
          <w:tcPr>
            <w:tcW w:w="5954" w:type="dxa"/>
          </w:tcPr>
          <w:p w:rsidR="00F1204C" w:rsidRPr="001D0931" w:rsidRDefault="00F1204C" w:rsidP="001D0931">
            <w:r w:rsidRPr="001D0931">
              <w:t>Yes…and the treatment…of children and women…( things were not written properly)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r w:rsidRPr="001D0931">
              <w:t>As you are saying that you are here from university and those who come from other countries they do research at their own…not from the government…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All researchers come through government.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w:t>
            </w:r>
          </w:p>
        </w:tc>
        <w:tc>
          <w:tcPr>
            <w:tcW w:w="5954" w:type="dxa"/>
          </w:tcPr>
          <w:p w:rsidR="00F1204C" w:rsidRPr="001D0931" w:rsidRDefault="00F1204C" w:rsidP="001D0931">
            <w:pPr>
              <w:ind w:left="720" w:hanging="720"/>
            </w:pPr>
            <w:r w:rsidRPr="001D0931">
              <w:t xml:space="preserve">You come through Department of Health…from the </w:t>
            </w:r>
          </w:p>
          <w:p w:rsidR="00F1204C" w:rsidRPr="001D0931" w:rsidRDefault="00F1204C" w:rsidP="001D0931">
            <w:pPr>
              <w:ind w:left="720" w:hanging="720"/>
            </w:pPr>
            <w:r w:rsidRPr="001D0931">
              <w:t xml:space="preserve">government actually.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 exactly right…through government…we are linked</w:t>
            </w:r>
          </w:p>
          <w:p w:rsidR="00F1204C" w:rsidRPr="001D0931" w:rsidRDefault="00F1204C" w:rsidP="001D0931">
            <w:pPr>
              <w:ind w:left="720" w:hanging="720"/>
            </w:pPr>
            <w:r w:rsidRPr="001D0931">
              <w:t xml:space="preserve"> to your BHU…your RHC…all the continuum of your </w:t>
            </w:r>
          </w:p>
          <w:p w:rsidR="00F1204C" w:rsidRPr="001D0931" w:rsidRDefault="00F1204C" w:rsidP="001D0931">
            <w:pPr>
              <w:ind w:left="720" w:hanging="720"/>
            </w:pPr>
            <w:r w:rsidRPr="001D0931">
              <w:t xml:space="preserve">Department of Health…we have complete link with </w:t>
            </w:r>
          </w:p>
          <w:p w:rsidR="00F1204C" w:rsidRPr="001D0931" w:rsidRDefault="00F1204C" w:rsidP="001D0931">
            <w:pPr>
              <w:ind w:left="720" w:hanging="720"/>
            </w:pPr>
            <w:r w:rsidRPr="001D0931">
              <w:t>them and we are coming from them…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pPr>
              <w:ind w:left="720" w:hanging="720"/>
            </w:pPr>
            <w:r w:rsidRPr="001D0931">
              <w:t>Mr. Bilal used to be here…may be you know hims…he</w:t>
            </w:r>
          </w:p>
          <w:p w:rsidR="00F1204C" w:rsidRPr="001D0931" w:rsidRDefault="00F1204C" w:rsidP="001D0931">
            <w:pPr>
              <w:ind w:left="720" w:hanging="720"/>
            </w:pPr>
            <w:r w:rsidRPr="001D0931">
              <w:t xml:space="preserve"> was from Jahlam..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pPr>
              <w:ind w:left="720" w:hanging="720"/>
            </w:pPr>
            <w:r w:rsidRPr="001D0931">
              <w:t xml:space="preserve">A child had vision problems and we went to him </w:t>
            </w:r>
          </w:p>
          <w:p w:rsidR="00F1204C" w:rsidRPr="001D0931" w:rsidRDefault="00F1204C" w:rsidP="001D0931">
            <w:pPr>
              <w:ind w:left="720" w:hanging="720"/>
            </w:pPr>
            <w:r w:rsidRPr="001D0931">
              <w:t xml:space="preserve"> through a lot of recommendations…there is nothing </w:t>
            </w:r>
          </w:p>
          <w:p w:rsidR="00F1204C" w:rsidRPr="001D0931" w:rsidRDefault="00F1204C" w:rsidP="001D0931">
            <w:pPr>
              <w:ind w:left="720" w:hanging="720"/>
            </w:pPr>
            <w:r w:rsidRPr="001D0931">
              <w:t xml:space="preserve">precious then a child…he is successor…blessing of </w:t>
            </w:r>
          </w:p>
          <w:p w:rsidR="00F1204C" w:rsidRPr="001D0931" w:rsidRDefault="00F1204C" w:rsidP="001D0931">
            <w:pPr>
              <w:ind w:left="720" w:hanging="720"/>
            </w:pPr>
            <w:r w:rsidRPr="001D0931">
              <w:t xml:space="preserve">god…there is nothing more important than a child. He </w:t>
            </w:r>
          </w:p>
          <w:p w:rsidR="00F1204C" w:rsidRPr="001D0931" w:rsidRDefault="00F1204C" w:rsidP="001D0931">
            <w:pPr>
              <w:ind w:left="720" w:hanging="720"/>
            </w:pPr>
            <w:r w:rsidRPr="001D0931">
              <w:t>called the parents of the children and they said if we</w:t>
            </w:r>
          </w:p>
          <w:p w:rsidR="00F1204C" w:rsidRPr="001D0931" w:rsidRDefault="00F1204C" w:rsidP="001D0931">
            <w:pPr>
              <w:ind w:left="720" w:hanging="720"/>
            </w:pPr>
            <w:r w:rsidRPr="001D0931">
              <w:t xml:space="preserve">had money then we would not have asked people to </w:t>
            </w:r>
          </w:p>
          <w:p w:rsidR="00F1204C" w:rsidRPr="001D0931" w:rsidRDefault="00F1204C" w:rsidP="001D0931">
            <w:pPr>
              <w:ind w:left="720" w:hanging="720"/>
            </w:pPr>
            <w:r w:rsidRPr="001D0931">
              <w:t xml:space="preserve">advocate for us.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You have brought a very good point here…main </w:t>
            </w:r>
          </w:p>
          <w:p w:rsidR="00F1204C" w:rsidRPr="001D0931" w:rsidRDefault="00F1204C" w:rsidP="001D0931">
            <w:pPr>
              <w:ind w:left="720" w:hanging="720"/>
            </w:pPr>
            <w:r w:rsidRPr="001D0931">
              <w:t xml:space="preserve">concern is that we do not look at the affordability…we </w:t>
            </w:r>
          </w:p>
          <w:p w:rsidR="00F1204C" w:rsidRPr="001D0931" w:rsidRDefault="00F1204C" w:rsidP="001D0931">
            <w:pPr>
              <w:ind w:left="720" w:hanging="720"/>
            </w:pPr>
            <w:r w:rsidRPr="001D0931">
              <w:t xml:space="preserve">don’t think about it even…I think most of the people </w:t>
            </w:r>
          </w:p>
          <w:p w:rsidR="00F1204C" w:rsidRPr="001D0931" w:rsidRDefault="00F1204C" w:rsidP="001D0931">
            <w:pPr>
              <w:ind w:left="720" w:hanging="720"/>
            </w:pPr>
            <w:r w:rsidRPr="001D0931">
              <w:t>who are sitting here are daily wagers…in case someone</w:t>
            </w:r>
          </w:p>
          <w:p w:rsidR="00F1204C" w:rsidRPr="001D0931" w:rsidRDefault="00F1204C" w:rsidP="001D0931">
            <w:pPr>
              <w:ind w:left="720" w:hanging="720"/>
            </w:pPr>
            <w:r w:rsidRPr="001D0931">
              <w:t xml:space="preserve"> could not bring Rs.300 that day they are not able to </w:t>
            </w:r>
          </w:p>
          <w:p w:rsidR="00F1204C" w:rsidRPr="001D0931" w:rsidRDefault="00F1204C" w:rsidP="001D0931">
            <w:pPr>
              <w:ind w:left="720" w:hanging="720"/>
            </w:pPr>
            <w:r w:rsidRPr="001D0931">
              <w:t xml:space="preserve">bring food on their table….by all means you have to earn Rs. 300…I am not sure what is the rate of labor here…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pPr>
              <w:ind w:left="720" w:hanging="720"/>
            </w:pPr>
            <w:r w:rsidRPr="001D0931">
              <w:t>RS. 250-300</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If a person with earnings of Rs 250 -300/day is unable to make it for one day, he will not be able to provide for that days food.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w:t>
            </w:r>
          </w:p>
        </w:tc>
        <w:tc>
          <w:tcPr>
            <w:tcW w:w="5954" w:type="dxa"/>
          </w:tcPr>
          <w:p w:rsidR="00F1204C" w:rsidRPr="001D0931" w:rsidRDefault="00F1204C" w:rsidP="001D0931">
            <w:pPr>
              <w:ind w:left="720" w:hanging="720"/>
            </w:pPr>
            <w:r w:rsidRPr="001D0931">
              <w:t xml:space="preserve">This is Allah’s system…the ones who do not work even they also live through by getting 5 to 10 from here and there…Allah has created us…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Are all of you married?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pPr>
              <w:ind w:left="720" w:hanging="720"/>
            </w:pPr>
            <w:r w:rsidRPr="001D0931">
              <w:t>There are one or two those are not married.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Ok…tell me what is the tradition here? Where do women like to go…of course the man of the house is going to call the person for help. Do majority of women like to deliver their baby at home. Where do the babies are delivered at home or in the hospital.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M.Riyaz</w:t>
            </w:r>
          </w:p>
        </w:tc>
        <w:tc>
          <w:tcPr>
            <w:tcW w:w="5954" w:type="dxa"/>
          </w:tcPr>
          <w:p w:rsidR="00F1204C" w:rsidRPr="001D0931" w:rsidRDefault="00F1204C" w:rsidP="001D0931">
            <w:pPr>
              <w:ind w:left="720" w:hanging="720"/>
            </w:pPr>
            <w:r w:rsidRPr="001D0931">
              <w:t>Most ladies want to deliver their baby at home.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What do you want? To take them out from home or at home.?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pPr>
              <w:ind w:left="720" w:hanging="720"/>
            </w:pPr>
            <w:r w:rsidRPr="001D0931">
              <w:t xml:space="preserve">Mostly it is everyone’s individual decision…but a person with awareness would like to have delivery by the doctor.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pPr>
              <w:ind w:left="720" w:hanging="720"/>
            </w:pPr>
            <w:r w:rsidRPr="001D0931">
              <w:t>But there are problems of people’s affordability as well.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I agree.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 xml:space="preserve">Biggest issue is affordability…most people do not have resources to take there women to hospital. There is no good female MBBS physician… After Village Dan Khan there is no female physician. Due to these problems people prefer home deliveries because there is no female physician available nearby.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 Riyaz</w:t>
            </w:r>
          </w:p>
        </w:tc>
        <w:tc>
          <w:tcPr>
            <w:tcW w:w="5954" w:type="dxa"/>
          </w:tcPr>
          <w:p w:rsidR="00F1204C" w:rsidRPr="001D0931" w:rsidRDefault="00F1204C" w:rsidP="001D0931">
            <w:pPr>
              <w:ind w:left="720" w:hanging="720"/>
            </w:pPr>
            <w:r w:rsidRPr="001D0931">
              <w:t>Yes, there is no other lady doctor…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Agree…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Kamran Ali </w:t>
            </w:r>
          </w:p>
        </w:tc>
        <w:tc>
          <w:tcPr>
            <w:tcW w:w="5954" w:type="dxa"/>
          </w:tcPr>
          <w:p w:rsidR="00F1204C" w:rsidRPr="001D0931" w:rsidRDefault="00F1204C" w:rsidP="001D0931">
            <w:pPr>
              <w:ind w:left="720" w:hanging="720"/>
            </w:pPr>
            <w:r w:rsidRPr="001D0931">
              <w:t>She charges approximately RS.80,000 for one obstetrical delivery.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80,000!! (surprised) for a normal delivery…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I have heard that even if a case if normal she still chooses to perform c-section; which is severe in justice(Unfair)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My wife is pregnant; I took her to hospital ; She saw Dr. Rubina Kausar …I was getting check ups for my wife done regularly.. She always indicated that it would be a normal delivery. She said most probably between 3</w:t>
            </w:r>
            <w:r w:rsidRPr="001D0931">
              <w:rPr>
                <w:vertAlign w:val="superscript"/>
              </w:rPr>
              <w:t>rd</w:t>
            </w:r>
            <w:r w:rsidRPr="001D0931">
              <w:t xml:space="preserve"> to 5</w:t>
            </w:r>
            <w:r w:rsidRPr="001D0931">
              <w:rPr>
                <w:vertAlign w:val="superscript"/>
              </w:rPr>
              <w:t>th</w:t>
            </w:r>
            <w:r w:rsidRPr="001D0931">
              <w:t xml:space="preserve"> expected dates of delivery. Then I took my wife to Dr. Saeeda.. she said its not a normal case…get your wife’s C-section done…how to decide…one doctor is saying case is normal and other is saying its not normal…Now you can imagine yourself …how a person who earns  RS.300 per day and RS. 9000 per month… how can that person afford to pay RS. 80,000…either he can feed children… or RS.80,000 to give….(interruption)…there are only two female doctors only one is ultra sound specialist and other is Seeeda Nisar… one is in Omar Umair… but she is private…government hospital does not have a gynecologist…then how can people….(noise..of a lot of people)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 xml:space="preserve">I am saying that in our village there is a lady doctor but only those who pays her RS.10, 000 she does normal delivery for them. Otherwise she twists the situation around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Really!!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 xml:space="preserve">Due to her twisting around the situation…female reaches a level that there is no choice other than C-section…Here we don ‘t have a conveyance system…patient dies in her way to hospital.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When we do not have resources then what’s the point of going to hospital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When there is no Gynecologist in the hospital then what’s the point in going to hospital.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Let me know… Can only Gynecologists conduct labour and deliveries?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No …there are midwifes (Dainyan) available or the ones that are now introduced…new (he meant CMWs)</w:t>
            </w:r>
          </w:p>
          <w:p w:rsidR="00F1204C" w:rsidRPr="001D0931" w:rsidRDefault="00F1204C" w:rsidP="001D0931">
            <w:pPr>
              <w:ind w:left="720" w:hanging="720"/>
            </w:pPr>
            <w:r w:rsidRPr="001D0931">
              <w:t>They do deliveries as well…but their fee is RS. 10,000 per case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RS.10,000 per case!!!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Yes 10,000 for a normal delivery….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For a normal delivery RS.10,000</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Midwifes charge RS. 10,000…first their fee be in the hand then we have to drive them humbly to their residence.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Yes first arrange for their fee, then pick them and drop them…this is the situation…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I had a baby on Feb14, 2012.</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It was a home delivery….Saima was there…she came and she said the child is presenting feet down(Ultal Bucha—term is usually used for abnormal fetal presentation)…I said ok Allah knows better… men can not know anything about this…after a while I said to her that ok give us in writing whatever treatment you have done…I will take my wife to Dhera…we have family there and in  Dhera  we will get better care…I said I want to arrange for transportation and I have a house there…she said I will write it just let me try for another time….and after fifteen minutes baby was delivered normally…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It means she took a risk…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She thought the path that I would have chosen…that could have made it worse….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She took a risk…. a breech delivery at home is a big risk…it’s a danger to the child…</w:t>
            </w:r>
          </w:p>
          <w:p w:rsidR="00F1204C" w:rsidRPr="001D0931" w:rsidRDefault="00F1204C" w:rsidP="001D0931">
            <w:pPr>
              <w:ind w:left="720" w:hanging="720"/>
            </w:pP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Its risk but…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When case was out of her control why did she take the risk…why did she…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The possibility could be bi-directional.. Either/or.. Prior to this we had a case…Mr.Hakeem was telling that a poor man…very poor he did not have money for food …his wife’s delivery occurred in Tobba…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She went with the patient he had to spend RS.16000…only one day expense was RS. 16000…and the treatment expense was separate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This was their 4</w:t>
            </w:r>
            <w:r w:rsidRPr="001D0931">
              <w:rPr>
                <w:vertAlign w:val="superscript"/>
              </w:rPr>
              <w:t>th</w:t>
            </w:r>
            <w:r w:rsidRPr="001D0931">
              <w:t xml:space="preserve"> or 5</w:t>
            </w:r>
            <w:r w:rsidRPr="001D0931">
              <w:rPr>
                <w:vertAlign w:val="superscript"/>
              </w:rPr>
              <w:t>th</w:t>
            </w:r>
            <w:r w:rsidRPr="001D0931">
              <w:t xml:space="preserve"> child…all the children were delivered normally before.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It is possible that this pregnancy had a complication that was not manageable at home…can you tell me this case that what actually happened…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 xml:space="preserve">What happened…was it delivered normally or was a C-section?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Operation-(C-section.)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Why did she took the patient to hospital what did she tell them.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 xml:space="preserve">In Tobba there is a female doctor her name is Rozeena…she delivered the baby…I meant say that baby was not delivered by Major sugery…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Was it a small surgical procedure?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Where is this woman who had this operation?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Chak Machiyana…Eisa Wal…they had home deliveries prior to this..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Please make a note, I would like to go there…I want to meet with this woman..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Maqbool Hussain </w:t>
            </w:r>
          </w:p>
        </w:tc>
        <w:tc>
          <w:tcPr>
            <w:tcW w:w="5954" w:type="dxa"/>
          </w:tcPr>
          <w:p w:rsidR="00F1204C" w:rsidRPr="001D0931" w:rsidRDefault="00F1204C" w:rsidP="001D0931">
            <w:pPr>
              <w:ind w:left="720" w:hanging="720"/>
            </w:pPr>
            <w:r w:rsidRPr="001D0931">
              <w:t>Chak Muchiyana.. Dakhli Eaisa Wal… we will get you there for the meeting…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pPr>
              <w:ind w:left="720" w:hanging="720"/>
            </w:pPr>
            <w:r w:rsidRPr="001D0931">
              <w:t>They are very poor people.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Possibly, in our case she…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Can you do one thing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Yes 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 xml:space="preserve">You go and have a meeting… there is a program that runs early in the morning… Aap Ka Masla Kiya Hai(its an Urdu name for a TV or Radio program; What type of problem youhave?) I gat headache after listening that program…yesterday there was an issue under discussion…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 xml:space="preserve">Someone wrote his problem.. said I wanted to get married but I don’t have money..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 then…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They asked again.. How much money do you need?…then he wrote I need thirteen hundred thousand rupees…please send this amount of money then I will get married…they then asked him dear son can you decrease your demand…these are our circumstances, all genuine and in-genuine issues are intermingled…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Yes here as well two things are overlapping each other…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 xml:space="preserve">If you will go there…. those poor people will not tell you anything…if you will go to them that poor woman will say no we did not go there we did not give any money…because they know they will have to deal with her another time too…if they had a need for Saima…she will not go to help them…it will complicate the situation for those poor people.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You are right.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Biggest short coming that we have…that we do not plan ahead of time… we do not even know that what would be required at the time of delivery…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When these women come during pregnancy.. for example .. in your wife case…was she not going to Saima for the all 9 months for exminations…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Noop, we kept on going to Toba for checkups…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So, you were taking your wife to Toba to lady doctor and she did not even tell you what to plan?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No, nothing…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Is she a proper doctor or a nurse?…what is she?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w:t>
            </w:r>
          </w:p>
        </w:tc>
        <w:tc>
          <w:tcPr>
            <w:tcW w:w="5954" w:type="dxa"/>
          </w:tcPr>
          <w:p w:rsidR="00F1204C" w:rsidRPr="001D0931" w:rsidRDefault="00F1204C" w:rsidP="001D0931">
            <w:pPr>
              <w:ind w:left="720" w:hanging="720"/>
            </w:pPr>
            <w:r w:rsidRPr="001D0931">
              <w:t>She is in Toba hospital…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 the RHC in Toba…you were going there…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They did not tell you anything…was it a first delivery in your house?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No, it was third.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You did not learn from first two time?..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Mqbool H.</w:t>
            </w:r>
          </w:p>
        </w:tc>
        <w:tc>
          <w:tcPr>
            <w:tcW w:w="5954" w:type="dxa"/>
          </w:tcPr>
          <w:p w:rsidR="00F1204C" w:rsidRPr="001D0931" w:rsidRDefault="00F1204C" w:rsidP="001D0931">
            <w:pPr>
              <w:ind w:left="720" w:hanging="720"/>
            </w:pPr>
            <w:r w:rsidRPr="001D0931">
              <w:t>We did not need to learn …deliveries were normal before this delivery…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Which means nobody tells in case of emergency what to do.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Noor Mohammad </w:t>
            </w:r>
          </w:p>
        </w:tc>
        <w:tc>
          <w:tcPr>
            <w:tcW w:w="5954" w:type="dxa"/>
          </w:tcPr>
          <w:p w:rsidR="00F1204C" w:rsidRPr="001D0931" w:rsidRDefault="00F1204C" w:rsidP="001D0931">
            <w:pPr>
              <w:ind w:left="720" w:hanging="720"/>
            </w:pPr>
            <w:r w:rsidRPr="001D0931">
              <w:t>No nothing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For my wife I had her for checkup for nine months according to schedule…they always told every thing is 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 xml:space="preserve">One doctor kept on saying everything is fine…other physician said my wife will have to have a C-section.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Did Dr. Saeeda had told you that?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Yes Dr. Saeeda said so..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 xml:space="preserve">Then did she had a C-section?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No I did not agree to her I took my wife home.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Then what happened?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w:t>
            </w:r>
          </w:p>
        </w:tc>
        <w:tc>
          <w:tcPr>
            <w:tcW w:w="5954" w:type="dxa"/>
          </w:tcPr>
          <w:p w:rsidR="00F1204C" w:rsidRPr="001D0931" w:rsidRDefault="00F1204C" w:rsidP="001D0931">
            <w:pPr>
              <w:ind w:left="720" w:hanging="720"/>
            </w:pPr>
            <w:r w:rsidRPr="001D0931">
              <w:t xml:space="preserve"> Dr. Rubina Kausar had given the dates between 3</w:t>
            </w:r>
            <w:r w:rsidRPr="001D0931">
              <w:rPr>
                <w:vertAlign w:val="superscript"/>
              </w:rPr>
              <w:t>rd</w:t>
            </w:r>
            <w:r w:rsidRPr="001D0931">
              <w:t xml:space="preserve"> and 5</w:t>
            </w:r>
            <w:r w:rsidRPr="001D0931">
              <w:rPr>
                <w:vertAlign w:val="superscript"/>
              </w:rPr>
              <w:t>th</w:t>
            </w:r>
            <w:r w:rsidRPr="001D0931">
              <w:t xml:space="preserve"> …to morrow is 3</w:t>
            </w:r>
            <w:r w:rsidRPr="001D0931">
              <w:rPr>
                <w:vertAlign w:val="superscript"/>
              </w:rPr>
              <w:t>rd</w:t>
            </w:r>
            <w:r w:rsidRPr="001D0931">
              <w:t xml:space="preserve"> and day after if 5</w:t>
            </w:r>
            <w:r w:rsidRPr="001D0931">
              <w:rPr>
                <w:vertAlign w:val="superscript"/>
              </w:rPr>
              <w:t>th</w:t>
            </w:r>
            <w:r w:rsidRPr="001D0931">
              <w:t xml:space="preserve"> .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Ok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Kamran </w:t>
            </w:r>
          </w:p>
        </w:tc>
        <w:tc>
          <w:tcPr>
            <w:tcW w:w="5954" w:type="dxa"/>
          </w:tcPr>
          <w:p w:rsidR="00F1204C" w:rsidRPr="001D0931" w:rsidRDefault="00F1204C" w:rsidP="001D0931">
            <w:pPr>
              <w:ind w:left="720" w:hanging="720"/>
            </w:pPr>
            <w:r w:rsidRPr="001D0931">
              <w:t>On 28</w:t>
            </w:r>
            <w:r w:rsidRPr="001D0931">
              <w:rPr>
                <w:vertAlign w:val="superscript"/>
              </w:rPr>
              <w:t>th</w:t>
            </w:r>
            <w:r w:rsidRPr="001D0931">
              <w:t xml:space="preserve"> it was not even nine months and she was telling to go for C-section.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So you went to Rubina and Saeeda for the checkup on the same day?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 xml:space="preserve">No we did not go to Rubina on the same day?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No not from Rubina the same day… you know Ultrasound does not have good effects on child…we had Ultrasound done on that day…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We cannot get examination from one person then other…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Ok…but why did Saeeda asked you for Operation? What was the reason was any problem with the baby?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Kamran </w:t>
            </w:r>
          </w:p>
        </w:tc>
        <w:tc>
          <w:tcPr>
            <w:tcW w:w="5954" w:type="dxa"/>
          </w:tcPr>
          <w:p w:rsidR="00F1204C" w:rsidRPr="001D0931" w:rsidRDefault="00F1204C" w:rsidP="001D0931">
            <w:pPr>
              <w:ind w:left="720" w:hanging="720"/>
            </w:pPr>
            <w:r w:rsidRPr="001D0931">
              <w:t>No she did not tell anything. Just said this is not a normal case. The other one, Rubina, she was saying case is normal. Last month on 13</w:t>
            </w:r>
            <w:r w:rsidRPr="001D0931">
              <w:rPr>
                <w:vertAlign w:val="superscript"/>
              </w:rPr>
              <w:t>th</w:t>
            </w:r>
            <w:r w:rsidRPr="001D0931">
              <w:t xml:space="preserve"> on checkup Rubina said case is normal and on 28</w:t>
            </w:r>
            <w:r w:rsidRPr="001D0931">
              <w:rPr>
                <w:vertAlign w:val="superscript"/>
              </w:rPr>
              <w:t>th</w:t>
            </w:r>
            <w:r w:rsidRPr="001D0931">
              <w:t xml:space="preserve"> Saeeda was saying case is not normal. There are only 15 days between 13</w:t>
            </w:r>
            <w:r w:rsidRPr="001D0931">
              <w:rPr>
                <w:vertAlign w:val="superscript"/>
              </w:rPr>
              <w:t>th</w:t>
            </w:r>
            <w:r w:rsidRPr="001D0931">
              <w:t xml:space="preserve"> to 18</w:t>
            </w:r>
            <w:r w:rsidRPr="001D0931">
              <w:rPr>
                <w:vertAlign w:val="superscript"/>
              </w:rPr>
              <w:t>th</w:t>
            </w:r>
            <w:r w:rsidRPr="001D0931">
              <w: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Then we went again to Rubina…she gave date for 5</w:t>
            </w:r>
            <w:r w:rsidRPr="001D0931">
              <w:rPr>
                <w:vertAlign w:val="superscript"/>
              </w:rPr>
              <w:t>th</w:t>
            </w:r>
            <w:r w:rsidRPr="001D0931">
              <w:t xml:space="preserve"> and Saeeda was going to operate on 5</w:t>
            </w:r>
            <w:r w:rsidRPr="001D0931">
              <w:rPr>
                <w:vertAlign w:val="superscript"/>
              </w:rPr>
              <w:t>th</w:t>
            </w:r>
            <w:r w:rsidRPr="001D0931">
              <w:t>…and was saying that her water is less…my sister in law was with her she said to give her medication she still has time left…the doctor said how do you know that her months are not complete…she did not tell her that we had gotten examination done for another doctor. The doctor continuously warned us that because we are not following her advice we will regret later on…my wife is toyally fine…normal…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Is baby ok ? Baby’s movements 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Kamaran </w:t>
            </w:r>
          </w:p>
        </w:tc>
        <w:tc>
          <w:tcPr>
            <w:tcW w:w="5954" w:type="dxa"/>
          </w:tcPr>
          <w:p w:rsidR="00F1204C" w:rsidRPr="001D0931" w:rsidRDefault="00F1204C" w:rsidP="001D0931">
            <w:pPr>
              <w:ind w:left="720" w:hanging="720"/>
            </w:pPr>
            <w:r w:rsidRPr="001D0931">
              <w:t>Everything is perfect baby’s movements are fine and my wife is very much fine until now. She is in  Pind Dadan Khan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So, your wife is in Dadan Khan? Which means delivery will occur in Dadan Khan?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Yes in Pind Dadan Khan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THQ hospital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Yes, we will take her to THQ or we will take her to Pindi…Pindi is too far from here…it takes very long for Pindi.</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They have their own cars.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Ok…you were saying something….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I was telling you what I went through….On December 24,  2003 I had a baby.  Dr. Saeeda had told us to around  21 to 2</w:t>
            </w:r>
            <w:r w:rsidRPr="001D0931">
              <w:rPr>
                <w:vertAlign w:val="superscript"/>
              </w:rPr>
              <w:t>nd</w:t>
            </w:r>
            <w:r w:rsidRPr="001D0931">
              <w:t xml:space="preserve"> of November that case was not normal. She had given us date for 23</w:t>
            </w:r>
            <w:r w:rsidRPr="001D0931">
              <w:rPr>
                <w:vertAlign w:val="superscript"/>
              </w:rPr>
              <w:t>rd</w:t>
            </w:r>
            <w:r w:rsidRPr="001D0931">
              <w:t xml:space="preserve"> or 24</w:t>
            </w:r>
            <w:r w:rsidRPr="001D0931">
              <w:rPr>
                <w:vertAlign w:val="superscript"/>
              </w:rPr>
              <w:t>th</w:t>
            </w:r>
            <w:r w:rsidRPr="001D0931">
              <w:t xml:space="preserve"> to be at her clinic.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 then…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tc>
        <w:tc>
          <w:tcPr>
            <w:tcW w:w="5954" w:type="dxa"/>
          </w:tcPr>
          <w:p w:rsidR="00F1204C" w:rsidRPr="001D0931" w:rsidRDefault="00F1204C" w:rsidP="001D0931">
            <w:pPr>
              <w:ind w:left="720" w:hanging="720"/>
            </w:pPr>
            <w:r w:rsidRPr="001D0931">
              <w:t>We did the same thing…at Samina’s advice we took a car for Mola Bakh Hospital Sargodha..baby was delivered normally….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Really!! Surprised..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Only RS. 1100 hundred they charged us for medicines.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pPr>
              <w:ind w:left="720" w:hanging="720"/>
            </w:pPr>
            <w:r w:rsidRPr="001D0931">
              <w:t>Cost is very genuine there.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In 2003, it was not as expensive as it is now.</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pPr>
              <w:ind w:left="720" w:hanging="720"/>
            </w:pPr>
            <w:r w:rsidRPr="001D0931">
              <w:t>Mola Bakhsh hospital is still very good hospital in the area.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Only RS. 2100 was my car expense and RS.1100 was medicine expense….if it was a normal case here it was RS.15 to 16 thousand rupee expense. Mashallah..I ahda healthy son…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 xml:space="preserve">Dr. Saeeda has a usual attitude that she does not charge less than 20,000 and if she does surgery then beds and rooms expense comes to RS.80,000. If we go to Dr. Saeeda Nisar she will never say it’s a normal case.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It is her principle that she would tell operation.. she will always say that case is not normal…but she is the only one good gynecologist in the area… there is no other gynecologist in this area.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There is no Gynecologist in this area.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Yes of her level of expertise…all others are not very great…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But how come she is good?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Noor Mohammad</w:t>
            </w:r>
          </w:p>
        </w:tc>
        <w:tc>
          <w:tcPr>
            <w:tcW w:w="5954" w:type="dxa"/>
          </w:tcPr>
          <w:p w:rsidR="00F1204C" w:rsidRPr="001D0931" w:rsidRDefault="00F1204C" w:rsidP="001D0931">
            <w:pPr>
              <w:ind w:left="720" w:hanging="720"/>
            </w:pPr>
            <w:r w:rsidRPr="001D0931">
              <w:t>I will have to go; Its my duty time…children would be nervous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 Thank you very much.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Ok tell me, how can she be a good doctor when she is doing such stuff… how come you think that she is an expert.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 xml:space="preserve">She is expert in her trade….every person who is good at his or her trade knows what to do…I am atruck driver and I am good at it. I know hoe to change the gears on mountains the passengers will not know all the tricks of my trade.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Then why are you suspicious of her expertise.?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I am not suspicious of her…everyone has same experience of her …she always tells case is not normal but then baby is delivered normally…she always aims for surgery…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Operatio???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Just now, Master Sab was saying that baby was delivered normally….we had so many cases in which…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Another case happened here…that man was in army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pPr>
              <w:ind w:left="720" w:hanging="720"/>
            </w:pPr>
            <w:r w:rsidRPr="001D0931">
              <w:t>That lady had a normal delivery and then Dr.Saeeda had done her surgery…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Operation after delivery???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Hakeem Sab </w:t>
            </w:r>
          </w:p>
        </w:tc>
        <w:tc>
          <w:tcPr>
            <w:tcW w:w="5954" w:type="dxa"/>
          </w:tcPr>
          <w:p w:rsidR="00F1204C" w:rsidRPr="001D0931" w:rsidRDefault="00F1204C" w:rsidP="001D0931">
            <w:pPr>
              <w:ind w:left="720" w:hanging="720"/>
            </w:pPr>
            <w:r w:rsidRPr="001D0931">
              <w:t>That woman phoned her husband that baby was delivered without  operation and was delivered normal and then after that she has surgery…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Ok then..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Then her Husband said I ma coming…the nurse in the hospital was listening to this conversation…she told Saeeda….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pPr>
              <w:ind w:left="720" w:hanging="720"/>
            </w:pPr>
            <w:r w:rsidRPr="001D0931">
              <w:t>When she found out that the patient has told…she gave her a poison injection… She reached Pindi and gave her statements and died.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No I vcannot believe this it can never happen. I have worked in Army medical college…no doctor can do this it’s not possible…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Really!!!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No no she does not do poison injection…no no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No this can not happen…no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We keep on listening what others say…and you say…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 xml:space="preserve">One thing is our resources…and other problem is that </w:t>
            </w:r>
          </w:p>
          <w:p w:rsidR="00F1204C" w:rsidRPr="001D0931" w:rsidRDefault="00F1204C" w:rsidP="001D0931">
            <w:pPr>
              <w:ind w:left="720" w:hanging="720"/>
            </w:pPr>
            <w:r w:rsidRPr="001D0931">
              <w:t>there is no other female physician in the area..only one</w:t>
            </w:r>
          </w:p>
          <w:p w:rsidR="00F1204C" w:rsidRPr="001D0931" w:rsidRDefault="00F1204C" w:rsidP="001D0931">
            <w:pPr>
              <w:ind w:left="720" w:hanging="720"/>
            </w:pPr>
            <w:r w:rsidRPr="001D0931">
              <w:t xml:space="preserve"> female physician is there who charges so high that we </w:t>
            </w:r>
          </w:p>
          <w:p w:rsidR="00F1204C" w:rsidRPr="001D0931" w:rsidRDefault="00F1204C" w:rsidP="001D0931">
            <w:pPr>
              <w:ind w:left="720" w:hanging="720"/>
            </w:pPr>
            <w:r w:rsidRPr="001D0931">
              <w:t>do not go to 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In this area a hospital is Mola Bakhsh Hospital..that is the best hospital in this division Sirgodah..to Faisalaabad…people come to that hospital from Miyan Wali and far distances.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Too far and it is hard to reach there…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Otherwise, that hospital is very good hospital by all means…it is not expensive…even if baby is delivered by operation it does not cost us more than 4-5 thousand rupees…but it is very difficult to reach there.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Dr. Saeeda may she does right according to her knowledge… but we cannot afford her fees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 xml:space="preserve">Because we have transport issues this is why we call </w:t>
            </w:r>
          </w:p>
          <w:p w:rsidR="00F1204C" w:rsidRPr="001D0931" w:rsidRDefault="00F1204C" w:rsidP="001D0931">
            <w:pPr>
              <w:ind w:left="720" w:hanging="720"/>
            </w:pPr>
            <w:r w:rsidRPr="001D0931">
              <w:t>people like Saima… ok may be she can help…</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pPr>
              <w:ind w:left="720" w:hanging="720"/>
            </w:pPr>
            <w:r w:rsidRPr="001D0931">
              <w:t>This wastes more time….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 xml:space="preserve">When time is lost…may be this becomes more problem </w:t>
            </w:r>
          </w:p>
          <w:p w:rsidR="00F1204C" w:rsidRPr="001D0931" w:rsidRDefault="00F1204C" w:rsidP="001D0931">
            <w:pPr>
              <w:ind w:left="720" w:hanging="720"/>
            </w:pPr>
            <w:r w:rsidRPr="001D0931">
              <w:t>for mother….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Kamran</w:t>
            </w:r>
          </w:p>
        </w:tc>
        <w:tc>
          <w:tcPr>
            <w:tcW w:w="5954" w:type="dxa"/>
          </w:tcPr>
          <w:p w:rsidR="00F1204C" w:rsidRPr="001D0931" w:rsidRDefault="00F1204C" w:rsidP="001D0931">
            <w:pPr>
              <w:ind w:left="720" w:hanging="720"/>
            </w:pPr>
            <w:r w:rsidRPr="001D0931">
              <w:t xml:space="preserve">You can understand this issue very well that waste of </w:t>
            </w:r>
          </w:p>
          <w:p w:rsidR="00F1204C" w:rsidRPr="001D0931" w:rsidRDefault="00F1204C" w:rsidP="001D0931">
            <w:pPr>
              <w:ind w:left="720" w:hanging="720"/>
            </w:pPr>
            <w:r w:rsidRPr="001D0931">
              <w:t xml:space="preserve">time in such situation causes more problems for </w:t>
            </w:r>
          </w:p>
          <w:p w:rsidR="00F1204C" w:rsidRPr="001D0931" w:rsidRDefault="00F1204C" w:rsidP="001D0931">
            <w:pPr>
              <w:ind w:left="720" w:hanging="720"/>
            </w:pPr>
            <w:r w:rsidRPr="001D0931">
              <w:t>mothers…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Will you please tell me if you are aware of any woman’s death in this place due to labour and delivery during last two to three years?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Where?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There is a Dera here his wife… we took 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How long it has been?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A long time ago..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Two to two and half years…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What happened to 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During the delivery of child…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She died 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She died in Hospital Lillah.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Was she able to make it to hospital Lillah?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She died on the way to hospital. Due to the weather, she</w:t>
            </w:r>
          </w:p>
          <w:p w:rsidR="00F1204C" w:rsidRPr="001D0931" w:rsidRDefault="00F1204C" w:rsidP="001D0931">
            <w:pPr>
              <w:ind w:left="720" w:hanging="720"/>
            </w:pPr>
            <w:r w:rsidRPr="001D0931">
              <w:t xml:space="preserve"> was covered in the blankets and when on arrival her</w:t>
            </w:r>
          </w:p>
          <w:p w:rsidR="00F1204C" w:rsidRPr="001D0931" w:rsidRDefault="00F1204C" w:rsidP="001D0931">
            <w:pPr>
              <w:ind w:left="720" w:hanging="720"/>
            </w:pPr>
            <w:r w:rsidRPr="001D0931">
              <w:t xml:space="preserve"> blanket was taken off, she was found dead.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Really!! Sad…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Now this Saima who is your community midwife she</w:t>
            </w:r>
          </w:p>
          <w:p w:rsidR="00F1204C" w:rsidRPr="001D0931" w:rsidRDefault="00F1204C" w:rsidP="001D0931">
            <w:pPr>
              <w:ind w:left="720" w:hanging="720"/>
            </w:pPr>
            <w:r w:rsidRPr="001D0931">
              <w:t xml:space="preserve"> should go to women and try to increase awareness in </w:t>
            </w:r>
          </w:p>
          <w:p w:rsidR="00F1204C" w:rsidRPr="001D0931" w:rsidRDefault="00F1204C" w:rsidP="001D0931">
            <w:pPr>
              <w:ind w:left="720" w:hanging="720"/>
            </w:pPr>
            <w:r w:rsidRPr="001D0931">
              <w:t>them about all the maters of maternity and childbirth…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Midwife is not for awareness, lady health workers are</w:t>
            </w:r>
          </w:p>
          <w:p w:rsidR="00F1204C" w:rsidRPr="001D0931" w:rsidRDefault="00F1204C" w:rsidP="001D0931">
            <w:pPr>
              <w:ind w:left="720" w:hanging="720"/>
            </w:pPr>
            <w:r w:rsidRPr="001D0931">
              <w:t xml:space="preserve"> work for this purpose. Who is lady health worker for </w:t>
            </w:r>
          </w:p>
          <w:p w:rsidR="00F1204C" w:rsidRPr="001D0931" w:rsidRDefault="00F1204C" w:rsidP="001D0931">
            <w:pPr>
              <w:ind w:left="720" w:hanging="720"/>
            </w:pPr>
            <w:r w:rsidRPr="001D0931">
              <w:t>this village?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Maqbool Hussain </w:t>
            </w:r>
          </w:p>
        </w:tc>
        <w:tc>
          <w:tcPr>
            <w:tcW w:w="5954" w:type="dxa"/>
          </w:tcPr>
          <w:p w:rsidR="00F1204C" w:rsidRPr="001D0931" w:rsidRDefault="00F1204C" w:rsidP="001D0931">
            <w:pPr>
              <w:ind w:left="720" w:hanging="720"/>
            </w:pPr>
            <w:r w:rsidRPr="001D0931">
              <w:t>Lady health worker is illiterate.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Muqadas? She is lady health worker of this village.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 xml:space="preserve">She is not educated, she does not have any knowledge.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Saima is also not that literate.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Until our woman had not had her delivery she started </w:t>
            </w:r>
          </w:p>
          <w:p w:rsidR="00F1204C" w:rsidRPr="001D0931" w:rsidRDefault="00F1204C" w:rsidP="001D0931">
            <w:pPr>
              <w:ind w:left="720" w:hanging="720"/>
            </w:pPr>
            <w:r w:rsidRPr="001D0931">
              <w:t xml:space="preserve">her pull and push…Muqadas was saying we are going to </w:t>
            </w:r>
          </w:p>
          <w:p w:rsidR="00F1204C" w:rsidRPr="001D0931" w:rsidRDefault="00F1204C" w:rsidP="001D0931">
            <w:pPr>
              <w:ind w:left="720" w:hanging="720"/>
            </w:pPr>
            <w:r w:rsidRPr="001D0931">
              <w:t>do this case…we are not going to take this anywhere</w:t>
            </w:r>
          </w:p>
          <w:p w:rsidR="00F1204C" w:rsidRPr="001D0931" w:rsidRDefault="00F1204C" w:rsidP="001D0931">
            <w:pPr>
              <w:ind w:left="720" w:hanging="720"/>
            </w:pPr>
            <w:r w:rsidRPr="001D0931">
              <w:t xml:space="preserve"> else.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How can Muqasad do deliveries?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Muqadas takes the cases to Wiyan.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To the centre, Koilah Saydan Wali Wiyan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Mqbool H.  </w:t>
            </w:r>
          </w:p>
        </w:tc>
        <w:tc>
          <w:tcPr>
            <w:tcW w:w="5954" w:type="dxa"/>
          </w:tcPr>
          <w:p w:rsidR="00F1204C" w:rsidRPr="001D0931" w:rsidRDefault="00F1204C" w:rsidP="001D0931">
            <w:pPr>
              <w:ind w:left="720" w:hanging="720"/>
            </w:pPr>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Maqbool Hussain</w:t>
            </w:r>
          </w:p>
        </w:tc>
        <w:tc>
          <w:tcPr>
            <w:tcW w:w="5954" w:type="dxa"/>
          </w:tcPr>
          <w:p w:rsidR="00F1204C" w:rsidRPr="001D0931" w:rsidRDefault="00F1204C" w:rsidP="001D0931">
            <w:pPr>
              <w:ind w:left="720" w:hanging="720"/>
            </w:pPr>
            <w:r w:rsidRPr="001D0931">
              <w:t xml:space="preserve">Saima was saying that we will do the case…some were </w:t>
            </w:r>
          </w:p>
          <w:p w:rsidR="00F1204C" w:rsidRPr="001D0931" w:rsidRDefault="00F1204C" w:rsidP="001D0931">
            <w:pPr>
              <w:ind w:left="720" w:hanging="720"/>
            </w:pPr>
            <w:r w:rsidRPr="001D0931">
              <w:t>saying that they will do the case…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pPr>
              <w:ind w:left="720" w:hanging="720"/>
            </w:pPr>
            <w:r w:rsidRPr="001D0931">
              <w:t xml:space="preserve">Please do not report against them in the hospital. </w:t>
            </w:r>
          </w:p>
          <w:p w:rsidR="00F1204C" w:rsidRPr="001D0931" w:rsidRDefault="00F1204C" w:rsidP="001D0931">
            <w:pPr>
              <w:ind w:left="720" w:hanging="720"/>
            </w:pPr>
            <w:r w:rsidRPr="001D0931">
              <w:t xml:space="preserve">Muqadas is not qualified and she does according to her </w:t>
            </w:r>
          </w:p>
          <w:p w:rsidR="00F1204C" w:rsidRPr="001D0931" w:rsidRDefault="00F1204C" w:rsidP="001D0931">
            <w:pPr>
              <w:ind w:left="720" w:hanging="720"/>
            </w:pPr>
            <w:r w:rsidRPr="001D0931">
              <w:t xml:space="preserve">level whatever she can. But the midwifes whom are in </w:t>
            </w:r>
          </w:p>
          <w:p w:rsidR="00F1204C" w:rsidRPr="001D0931" w:rsidRDefault="00F1204C" w:rsidP="001D0931">
            <w:pPr>
              <w:ind w:left="720" w:hanging="720"/>
            </w:pPr>
            <w:r w:rsidRPr="001D0931">
              <w:t>Wiyan are another huge problem.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pPr>
              <w:ind w:left="720" w:hanging="720"/>
            </w:pPr>
            <w:r w:rsidRPr="001D0931">
              <w:t>But I think Muqadas does not do anything either. I am a</w:t>
            </w:r>
          </w:p>
          <w:p w:rsidR="00F1204C" w:rsidRPr="001D0931" w:rsidRDefault="00F1204C" w:rsidP="001D0931">
            <w:pPr>
              <w:ind w:left="720" w:hanging="720"/>
            </w:pPr>
            <w:r w:rsidRPr="001D0931">
              <w:t xml:space="preserve"> researcher and my work ethics does not allow me to</w:t>
            </w:r>
          </w:p>
          <w:p w:rsidR="00F1204C" w:rsidRPr="001D0931" w:rsidRDefault="00F1204C" w:rsidP="001D0931">
            <w:pPr>
              <w:ind w:left="720" w:hanging="720"/>
            </w:pPr>
            <w:r w:rsidRPr="001D0931">
              <w:t xml:space="preserve"> complaint against anybody. Niether I am supposed to</w:t>
            </w:r>
          </w:p>
          <w:p w:rsidR="00F1204C" w:rsidRPr="001D0931" w:rsidRDefault="00F1204C" w:rsidP="001D0931">
            <w:pPr>
              <w:ind w:left="720" w:hanging="720"/>
            </w:pPr>
            <w:r w:rsidRPr="001D0931">
              <w:t xml:space="preserve"> set upcomplaints against anyone nor I will do so. I will </w:t>
            </w:r>
          </w:p>
          <w:p w:rsidR="00F1204C" w:rsidRPr="001D0931" w:rsidRDefault="00F1204C" w:rsidP="001D0931">
            <w:pPr>
              <w:ind w:left="720" w:hanging="720"/>
            </w:pPr>
            <w:r w:rsidRPr="001D0931">
              <w:t>write something I will write it in a way that no names</w:t>
            </w:r>
          </w:p>
          <w:p w:rsidR="00F1204C" w:rsidRPr="001D0931" w:rsidRDefault="00F1204C" w:rsidP="001D0931">
            <w:pPr>
              <w:ind w:left="720" w:hanging="720"/>
            </w:pPr>
            <w:r w:rsidRPr="001D0931">
              <w:t xml:space="preserve"> will be mentioned. There will not be any name neither Saima’s or anyone else. We write things with a braoder aspect. We do not want to harm anybody. But this is sad that lady health workers are not doing what they are supposed to do. Lady health worker does not know that how many women are pregnant, how many are using contraception and if not doing then what is going on. These are the basic information that a designated lady health worker of this area should have to have. It is the duty of a lady health worker to provide information to a woman during pregnancy and she must know how many women in her designated area are pregnant. It is her responsibility to do so because lady health worker is trained to do so. You were talking about providing information …it is her duty to provide information</w:t>
            </w:r>
          </w:p>
          <w:p w:rsidR="00F1204C" w:rsidRPr="001D0931" w:rsidRDefault="00F1204C" w:rsidP="001D0931">
            <w:pPr>
              <w:ind w:left="720" w:hanging="720"/>
            </w:pP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Now I am telling you, Muqadas never came to our house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Now look at the situation…your wife is pregnant, she has already finished her 9 months.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Once only for…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To give polio drops…I can tell you…</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pPr>
              <w:ind w:left="720" w:hanging="720"/>
            </w:pPr>
            <w:r w:rsidRPr="001D0931">
              <w:t>Never came for the nine months at all…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 xml:space="preserve">Never came during the nine months!! Even once?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Our house got missed for vaccination because she did not come to tell us and she never even told us…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Look at the situation….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r w:rsidRPr="001D0931">
              <w:t>She came to give polio drops then she said that why did your wife had tetanus injection…then I took her to Koaila, where she was given only one injection…there was no time left for the second injection….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Time was over!!!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r w:rsidRPr="001D0931">
              <w:t>I had arguments with my wife on this issue, I told her that it was important not for the baby but for her health as well, she should have recalled it herself…</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It is important for both.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I said it is not fair that she was ill-treating herself and the child as well… then I took her for the injection. At least she got one dose…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 xml:space="preserve">Is this your first child?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Kkamran Ali</w:t>
            </w:r>
          </w:p>
        </w:tc>
        <w:tc>
          <w:tcPr>
            <w:tcW w:w="5954" w:type="dxa"/>
          </w:tcPr>
          <w:p w:rsidR="00F1204C" w:rsidRPr="001D0931" w:rsidRDefault="00F1204C" w:rsidP="001D0931">
            <w:r w:rsidRPr="001D0931">
              <w:t>Yes, this is my first child…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Then may be your wife did not know this herself… during first pregnancy usually women do not know… for the second time may be but it can only happen if a person gets or provided with the information.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Yes they should provide information at least…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What is the purpose of posting her 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Actually she lives in the city…that girl also lived in the city….you have seen there is a huge of difference in city setting and a village setting.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Her uncle works in custom and most of the time their children have lived there. This is why she cannot understand the situations…as a layman we have observed that she does not have any knowledge.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 xml:space="preserve">Main issue is extreme illiteracy here…when a woman is pregnant her husband does not know how to take care of his wife. Main issue is man himself does not know how to take care.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Why men cannot take care of their wife.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Woman is with 8</w:t>
            </w:r>
            <w:r w:rsidRPr="001D0931">
              <w:rPr>
                <w:vertAlign w:val="superscript"/>
              </w:rPr>
              <w:t>th</w:t>
            </w:r>
            <w:r w:rsidRPr="001D0931">
              <w:t xml:space="preserve"> month pregnancy and they send their woman to cut the grass bundles and fill water from the wells although they should take care of women at this stage but due to illiteracy they think woman should not be treated well.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All these information to the women can be conveyed to women through LHW and if the LHW herself is illiterate who will do this.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It is her duty to this why have they been trained then? If she cannot provide information to people of 1000 population then who would be she be providing this information. This village is designated to her and it is not difficult to go around for this many peole. I can imagine it is difficult in Dera-Jat but village should not be a problem.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 xml:space="preserve">It is not difficult to go to Dera-Jat even.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I have been to one by one to Dera Jat …I visit all Deras and where Saima lives is all Deras locality. I have met with women and have talked to women there.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There is less than 100 yard distance from one Dera to another Dera.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Exactly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Its not such a big problem….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But one must have passion to work…I am telling you about me…I come from Islam-abad and working and I am telling you the truth that this at 6</w:t>
            </w:r>
            <w:r w:rsidRPr="001D0931">
              <w:rPr>
                <w:vertAlign w:val="superscript"/>
              </w:rPr>
              <w:t>th</w:t>
            </w:r>
            <w:r w:rsidRPr="001D0931">
              <w:t xml:space="preserve"> or 7</w:t>
            </w:r>
            <w:r w:rsidRPr="001D0931">
              <w:rPr>
                <w:vertAlign w:val="superscript"/>
              </w:rPr>
              <w:t>th</w:t>
            </w:r>
            <w:r w:rsidRPr="001D0931">
              <w:t xml:space="preserve"> visit of this village…village is big spread across…if a person is interested to work he/she can work, one can deal with heat of sun, hot summer and dirtiness…one had to bear with everything.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You are right.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By the way, other than this dais; do you have any traditional dais in the area?</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Yes, much better qualified than this government appointed ones.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Yes, really…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Because Saima had threatened her that you are not allowed to work now…Saima  said she will work now.</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Really..yes…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She told her what ever the situation of a case would be she said she will deal with them.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pPr>
              <w:ind w:left="720" w:hanging="720"/>
            </w:pPr>
            <w:r w:rsidRPr="001D0931">
              <w:t>But Dais usually do not care about any threats brcause these women have roots in the villages..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Now we do not have those root-oriented dais. There is a poor woman but she is wise, and she knows how to handle this situation but Saima told her that if any woman died I will deal with you…this and that…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 xml:space="preserve">The government has provided this facility now but people were giving birth to children for a long time…our elders say rarely any complications used to happen. There was a time transportation was not available and it was almost impossible to go anywhere and at that time these dais were very instrumental. If someone happen to be sick then four to six people used to carry him/her on the cot to Yan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Yan!!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Hakeem Sab </w:t>
            </w:r>
          </w:p>
        </w:tc>
        <w:tc>
          <w:tcPr>
            <w:tcW w:w="5954" w:type="dxa"/>
          </w:tcPr>
          <w:p w:rsidR="00F1204C" w:rsidRPr="001D0931" w:rsidRDefault="00F1204C" w:rsidP="001D0931">
            <w:r w:rsidRPr="001D0931">
              <w:t>These areas were very backward areas.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Very backward…due to road construction now we have conveyance and motor vehicles are running now. Then people can book motor vehicles in case of problem. There was a time that all this was not present. Then all the situations that are occurring now did used to happen. First of all now the women of that kind are not alive. Today’s women do not like to have their cases by those women if anyone that type is available.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Those women come to help for free in curtsey of their brotherly relationships.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r w:rsidRPr="001D0931">
              <w:t>In our village none of the dais charge that much money.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Yes 100 to 150 are enough for them…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 xml:space="preserve">100 or 150 are more…50 to 100 are enough and even if we don’t give them any money those women do not ask for money.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On the birth of boy for congratulation RS.1000 or RS. 500 used to be enough…and in case of a girl delivery they will just drink water and leave…would not ask any money….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These traditional dais are thousand times better than these Health Department’s appointed LHVs.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How come?Can you tell me?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I mean to say that they treat by traditional Greek methods.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What kind of Greek method?</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There are some Joshanda (herbal medications syrups and mixtures) that can facilitate childbirth.</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The traditional dais still use those herbal remedies. There was no concept of Alopathic medicine…traditional dais had always used them.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Now peop[le have come to know that there is something called allopathic…everyone used to go to traditional hakims.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Yes…Allah the gracious has his own system…he is the only one who is going to run his system….and he has always done this…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Do you do hikmat as well?</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Yes I do hikmat as too.</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Where did you learn hikmat?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I learned it from Pindi.</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Do you have certification for hikmat…and which university or college you went to learn?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Hakim Sab</w:t>
            </w:r>
          </w:p>
        </w:tc>
        <w:tc>
          <w:tcPr>
            <w:tcW w:w="5954" w:type="dxa"/>
          </w:tcPr>
          <w:p w:rsidR="00F1204C" w:rsidRPr="001D0931" w:rsidRDefault="00F1204C" w:rsidP="001D0931">
            <w:r w:rsidRPr="001D0931">
              <w:t>I am national council registered hakim.</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Registration is something else…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Taiyiba College Rawalpindi Kameti Chok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 so you learned from there.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Principal Mohammad Yaqoob</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 xml:space="preserve">I do not care about any principal…I am asking you had a formal education of hikmat from that school?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Not as a regular student.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If not regular? then how?</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The principal had facilitated us by allowing us work from out of school but we were bound to go to school only three months in a year…I was a labourer..did not have resources…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 then…</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I left hard labour and became interested in hikmat…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So do people come to you to get medicines?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What type of patients you get mostly?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Hakeem </w:t>
            </w:r>
          </w:p>
        </w:tc>
        <w:tc>
          <w:tcPr>
            <w:tcW w:w="5954" w:type="dxa"/>
          </w:tcPr>
          <w:p w:rsidR="00F1204C" w:rsidRPr="001D0931" w:rsidRDefault="00F1204C" w:rsidP="001D0931">
            <w:r w:rsidRPr="001D0931">
              <w:t>All general patients.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People still do not trust allopathic… our people still like to have medicine from hakeems.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This right…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If someone gets sick either people come for medicine to Hakeem sab or another traditional hakeem we have here…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Traditional people still like to have Majoon treatments etc…</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People like to get medicine fro  Hakeem Sab.</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 xml:space="preserve">People like to have powders(Safoof) or Majoon(Herbel pastes)…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They like to have medicine only from a person who feels their pulse..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 xml:space="preserve">Afshan </w:t>
            </w:r>
          </w:p>
        </w:tc>
        <w:tc>
          <w:tcPr>
            <w:tcW w:w="5954" w:type="dxa"/>
          </w:tcPr>
          <w:p w:rsidR="00F1204C" w:rsidRPr="001D0931" w:rsidRDefault="00F1204C" w:rsidP="001D0931">
            <w:r w:rsidRPr="001D0931">
              <w:t>And if someone does not feel for their pulse they deny taking medicine from him/her??!!</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Mohammad Riyaz</w:t>
            </w:r>
          </w:p>
        </w:tc>
        <w:tc>
          <w:tcPr>
            <w:tcW w:w="5954" w:type="dxa"/>
          </w:tcPr>
          <w:p w:rsidR="00F1204C" w:rsidRPr="001D0931" w:rsidRDefault="00F1204C" w:rsidP="001D0931">
            <w:r w:rsidRPr="001D0931">
              <w:t>No they do not get medicine from a person who do not feel their pulse.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 xml:space="preserve">My uncle came and we took him to Pindi got his checkup done…he got medicine took it for a week…then he said take me to Bhaira to get my medicine….we took him there…he got his medicine from Bhaira…and got well. His health is perfect. He is my Grand father and I am his grand son. I might have a white hair in my head but he does not. </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Do you make your medicines yourself?</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Some of them we order from Pharmacy and some we make our self.</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 you can make medicines too…who gives all these prescriptions? Do you get all the prescriptions from Taiyabba college?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No it’s a subject in four year literature of hikmat. It’s called prescription writing.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There are a lot of prescriptions for each illness.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Are you able to get all the herbs locally or order them from outside?</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We get it from Pansari..</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We do not use locally avail able herbs…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 Ali</w:t>
            </w:r>
          </w:p>
        </w:tc>
        <w:tc>
          <w:tcPr>
            <w:tcW w:w="5954" w:type="dxa"/>
          </w:tcPr>
          <w:p w:rsidR="00F1204C" w:rsidRPr="001D0931" w:rsidRDefault="00F1204C" w:rsidP="001D0931">
            <w:r w:rsidRPr="001D0931">
              <w:t>There is nobody who can find herbs locally.</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Hakeem sab</w:t>
            </w:r>
          </w:p>
        </w:tc>
        <w:tc>
          <w:tcPr>
            <w:tcW w:w="5954" w:type="dxa"/>
          </w:tcPr>
          <w:p w:rsidR="00F1204C" w:rsidRPr="001D0931" w:rsidRDefault="00F1204C" w:rsidP="001D0931">
            <w:r w:rsidRPr="001D0931">
              <w:t>Doctor can either sit in the clinic or can go in search of herbs…</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Yes , you have a point…</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Kamran</w:t>
            </w:r>
          </w:p>
        </w:tc>
        <w:tc>
          <w:tcPr>
            <w:tcW w:w="5954" w:type="dxa"/>
          </w:tcPr>
          <w:p w:rsidR="00F1204C" w:rsidRPr="001D0931" w:rsidRDefault="00F1204C" w:rsidP="001D0931">
            <w:r w:rsidRPr="001D0931">
              <w:t>People here do not have interest in finding herbs…ok I would be leaving…</w:t>
            </w:r>
          </w:p>
        </w:tc>
        <w:tc>
          <w:tcPr>
            <w:tcW w:w="1559" w:type="dxa"/>
          </w:tcPr>
          <w:p w:rsidR="00F1204C" w:rsidRPr="001D0931" w:rsidRDefault="00F1204C" w:rsidP="001D0931"/>
        </w:tc>
      </w:tr>
      <w:tr w:rsidR="00F1204C" w:rsidRPr="001D0931" w:rsidTr="001D0931">
        <w:tc>
          <w:tcPr>
            <w:tcW w:w="1951" w:type="dxa"/>
          </w:tcPr>
          <w:p w:rsidR="00F1204C" w:rsidRPr="001D0931" w:rsidRDefault="00F1204C" w:rsidP="001D0931">
            <w:r w:rsidRPr="001D0931">
              <w:t>Afshan</w:t>
            </w:r>
          </w:p>
        </w:tc>
        <w:tc>
          <w:tcPr>
            <w:tcW w:w="5954" w:type="dxa"/>
          </w:tcPr>
          <w:p w:rsidR="00F1204C" w:rsidRPr="001D0931" w:rsidRDefault="00F1204C" w:rsidP="001D0931">
            <w:r w:rsidRPr="001D0931">
              <w:t>Ok, thank you very much. We should leave as well…</w:t>
            </w:r>
          </w:p>
        </w:tc>
        <w:tc>
          <w:tcPr>
            <w:tcW w:w="1559" w:type="dxa"/>
          </w:tcPr>
          <w:p w:rsidR="00F1204C" w:rsidRPr="001D0931" w:rsidRDefault="00F1204C" w:rsidP="001D0931"/>
        </w:tc>
      </w:tr>
    </w:tbl>
    <w:p w:rsidR="00F1204C" w:rsidRDefault="00F1204C" w:rsidP="003200B7">
      <w:r>
        <w:t xml:space="preserve"> </w:t>
      </w:r>
      <w:bookmarkStart w:id="0" w:name="_GoBack"/>
      <w:bookmarkEnd w:id="0"/>
    </w:p>
    <w:sectPr w:rsidR="00F1204C" w:rsidSect="00947589">
      <w:pgSz w:w="12240" w:h="15840"/>
      <w:pgMar w:top="1440" w:right="1418" w:bottom="144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1424"/>
    <w:rsid w:val="000070E2"/>
    <w:rsid w:val="00016056"/>
    <w:rsid w:val="00017DDB"/>
    <w:rsid w:val="000350BE"/>
    <w:rsid w:val="0004369C"/>
    <w:rsid w:val="000659AD"/>
    <w:rsid w:val="000730F4"/>
    <w:rsid w:val="00085B05"/>
    <w:rsid w:val="00085EEA"/>
    <w:rsid w:val="000A795E"/>
    <w:rsid w:val="000B0331"/>
    <w:rsid w:val="000E7DCE"/>
    <w:rsid w:val="000F6FB7"/>
    <w:rsid w:val="00101192"/>
    <w:rsid w:val="00105FE1"/>
    <w:rsid w:val="00126A7C"/>
    <w:rsid w:val="00150C7B"/>
    <w:rsid w:val="00150E8B"/>
    <w:rsid w:val="00161C77"/>
    <w:rsid w:val="00183DF1"/>
    <w:rsid w:val="001C0346"/>
    <w:rsid w:val="001C2614"/>
    <w:rsid w:val="001D0931"/>
    <w:rsid w:val="001D47DE"/>
    <w:rsid w:val="001E443B"/>
    <w:rsid w:val="0022172A"/>
    <w:rsid w:val="0024637E"/>
    <w:rsid w:val="0028475D"/>
    <w:rsid w:val="0029448A"/>
    <w:rsid w:val="002A77EA"/>
    <w:rsid w:val="002D6037"/>
    <w:rsid w:val="002F0760"/>
    <w:rsid w:val="003200B7"/>
    <w:rsid w:val="00324885"/>
    <w:rsid w:val="00325339"/>
    <w:rsid w:val="003F5355"/>
    <w:rsid w:val="00454E7B"/>
    <w:rsid w:val="00474865"/>
    <w:rsid w:val="00490247"/>
    <w:rsid w:val="00496147"/>
    <w:rsid w:val="004A558B"/>
    <w:rsid w:val="004C7A1D"/>
    <w:rsid w:val="004E4B1F"/>
    <w:rsid w:val="004F527E"/>
    <w:rsid w:val="00503B4E"/>
    <w:rsid w:val="00520A3E"/>
    <w:rsid w:val="0052467B"/>
    <w:rsid w:val="00533270"/>
    <w:rsid w:val="00546A68"/>
    <w:rsid w:val="00560D51"/>
    <w:rsid w:val="00580B0E"/>
    <w:rsid w:val="00580B16"/>
    <w:rsid w:val="00594217"/>
    <w:rsid w:val="00613D62"/>
    <w:rsid w:val="00670408"/>
    <w:rsid w:val="00671FDE"/>
    <w:rsid w:val="006E39B8"/>
    <w:rsid w:val="006F7C5C"/>
    <w:rsid w:val="007063A5"/>
    <w:rsid w:val="00730E82"/>
    <w:rsid w:val="007334A3"/>
    <w:rsid w:val="007B7484"/>
    <w:rsid w:val="00802BCF"/>
    <w:rsid w:val="00812B16"/>
    <w:rsid w:val="008133C4"/>
    <w:rsid w:val="00832547"/>
    <w:rsid w:val="00857881"/>
    <w:rsid w:val="00857C0A"/>
    <w:rsid w:val="00866048"/>
    <w:rsid w:val="00892CDF"/>
    <w:rsid w:val="008C0096"/>
    <w:rsid w:val="008D395F"/>
    <w:rsid w:val="008D5C83"/>
    <w:rsid w:val="008E434F"/>
    <w:rsid w:val="00915C09"/>
    <w:rsid w:val="00922527"/>
    <w:rsid w:val="009445E1"/>
    <w:rsid w:val="00947589"/>
    <w:rsid w:val="00950F54"/>
    <w:rsid w:val="0096016D"/>
    <w:rsid w:val="009635E9"/>
    <w:rsid w:val="00991945"/>
    <w:rsid w:val="009E0E60"/>
    <w:rsid w:val="00A13D4E"/>
    <w:rsid w:val="00A31A5D"/>
    <w:rsid w:val="00A4018D"/>
    <w:rsid w:val="00A41424"/>
    <w:rsid w:val="00A50C43"/>
    <w:rsid w:val="00A81C33"/>
    <w:rsid w:val="00A82230"/>
    <w:rsid w:val="00AA32C1"/>
    <w:rsid w:val="00AA614D"/>
    <w:rsid w:val="00AD006E"/>
    <w:rsid w:val="00AF59D4"/>
    <w:rsid w:val="00B25208"/>
    <w:rsid w:val="00B3451E"/>
    <w:rsid w:val="00B41109"/>
    <w:rsid w:val="00B42F6C"/>
    <w:rsid w:val="00B66AF4"/>
    <w:rsid w:val="00B87212"/>
    <w:rsid w:val="00B9263A"/>
    <w:rsid w:val="00BD11D4"/>
    <w:rsid w:val="00BE6E11"/>
    <w:rsid w:val="00C504A0"/>
    <w:rsid w:val="00C515CD"/>
    <w:rsid w:val="00C5375D"/>
    <w:rsid w:val="00C6488A"/>
    <w:rsid w:val="00C73DE3"/>
    <w:rsid w:val="00C743B0"/>
    <w:rsid w:val="00CB1B1C"/>
    <w:rsid w:val="00CD1966"/>
    <w:rsid w:val="00CD4B1F"/>
    <w:rsid w:val="00D0467F"/>
    <w:rsid w:val="00D1192C"/>
    <w:rsid w:val="00D51D29"/>
    <w:rsid w:val="00D55832"/>
    <w:rsid w:val="00DB08DB"/>
    <w:rsid w:val="00DC635A"/>
    <w:rsid w:val="00DD77B0"/>
    <w:rsid w:val="00E00334"/>
    <w:rsid w:val="00E00F1B"/>
    <w:rsid w:val="00E25AF3"/>
    <w:rsid w:val="00E64053"/>
    <w:rsid w:val="00E86661"/>
    <w:rsid w:val="00EA46A0"/>
    <w:rsid w:val="00EC06AA"/>
    <w:rsid w:val="00EE3536"/>
    <w:rsid w:val="00EE390B"/>
    <w:rsid w:val="00EF26A2"/>
    <w:rsid w:val="00F1204C"/>
    <w:rsid w:val="00F12D8F"/>
    <w:rsid w:val="00F36895"/>
    <w:rsid w:val="00F911F0"/>
    <w:rsid w:val="00FC1DA0"/>
    <w:rsid w:val="00FC1F63"/>
    <w:rsid w:val="00FC3A14"/>
    <w:rsid w:val="00FC6EF1"/>
    <w:rsid w:val="00FD0D17"/>
    <w:rsid w:val="00FD1398"/>
    <w:rsid w:val="00FE49E5"/>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B1C"/>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4142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19</Pages>
  <Words>5294</Words>
  <Characters>30182</Characters>
  <Application>Microsoft Office Outlook</Application>
  <DocSecurity>0</DocSecurity>
  <Lines>0</Lines>
  <Paragraphs>0</Paragraphs>
  <ScaleCrop>false</ScaleCrop>
  <Company>University of Alberta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020312 FGD men in ESWAL, PD Khan</dc:title>
  <dc:subject/>
  <dc:creator>Urooj Fatima</dc:creator>
  <cp:keywords/>
  <dc:description/>
  <cp:lastModifiedBy>Sadia chaudhry</cp:lastModifiedBy>
  <cp:revision>2</cp:revision>
  <cp:lastPrinted>2012-10-16T05:09:00Z</cp:lastPrinted>
  <dcterms:created xsi:type="dcterms:W3CDTF">2012-10-16T20:57:00Z</dcterms:created>
  <dcterms:modified xsi:type="dcterms:W3CDTF">2012-10-16T20:57:00Z</dcterms:modified>
</cp:coreProperties>
</file>